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71" w:rsidRDefault="00B55F71" w:rsidP="00405EF4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7D5">
        <w:rPr>
          <w:rFonts w:ascii="Times New Roman" w:hAnsi="Times New Roman" w:cs="Times New Roman"/>
          <w:sz w:val="24"/>
          <w:szCs w:val="24"/>
          <w:rtl/>
        </w:rPr>
        <w:t>تقديم إذاعي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المكرم مدير المدرسة</w:t>
      </w:r>
      <w:r w:rsidRPr="009417D5">
        <w:rPr>
          <w:rFonts w:ascii="Times New Roman" w:hAnsi="Times New Roman" w:cs="Times New Roman"/>
          <w:sz w:val="24"/>
          <w:szCs w:val="24"/>
        </w:rPr>
        <w:br/>
        <w:t>Dear the head-master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معلمي الأفاضل</w:t>
      </w:r>
      <w:r>
        <w:rPr>
          <w:rFonts w:ascii="Times New Roman" w:hAnsi="Times New Roman" w:cs="Times New Roman"/>
          <w:sz w:val="24"/>
          <w:szCs w:val="24"/>
        </w:rPr>
        <w:br/>
        <w:t>My dear teachers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إخواني الطلبة</w:t>
      </w:r>
      <w:r>
        <w:rPr>
          <w:rFonts w:ascii="Times New Roman" w:hAnsi="Times New Roman" w:cs="Times New Roman"/>
          <w:sz w:val="24"/>
          <w:szCs w:val="24"/>
        </w:rPr>
        <w:br/>
        <w:t xml:space="preserve">My dear brothers 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السلام عليكم ورحمة الله وبركاته</w:t>
      </w:r>
      <w:r w:rsidRPr="009417D5">
        <w:rPr>
          <w:rFonts w:ascii="Times New Roman" w:hAnsi="Times New Roman" w:cs="Times New Roman"/>
          <w:sz w:val="24"/>
          <w:szCs w:val="24"/>
        </w:rPr>
        <w:br/>
        <w:t>Peace and</w:t>
      </w:r>
      <w:r>
        <w:rPr>
          <w:rFonts w:ascii="Times New Roman" w:hAnsi="Times New Roman" w:cs="Times New Roman"/>
          <w:sz w:val="24"/>
          <w:szCs w:val="24"/>
        </w:rPr>
        <w:t xml:space="preserve"> blessing of Allah be upon you.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نحن إخوانكم جماعة اللغة الانجليزية</w:t>
      </w:r>
      <w:r w:rsidRPr="009417D5">
        <w:rPr>
          <w:rFonts w:ascii="Times New Roman" w:hAnsi="Times New Roman" w:cs="Times New Roman"/>
          <w:sz w:val="24"/>
          <w:szCs w:val="24"/>
        </w:rPr>
        <w:br/>
        <w:t>We are your brothers , the English Group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نرحب بكم</w:t>
      </w:r>
      <w:r>
        <w:rPr>
          <w:rFonts w:ascii="Times New Roman" w:hAnsi="Times New Roman" w:cs="Times New Roman"/>
          <w:sz w:val="24"/>
          <w:szCs w:val="24"/>
        </w:rPr>
        <w:br/>
        <w:t>we welcome you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ويسرنا أن نقدم لكم برنامجنا</w:t>
      </w:r>
      <w:r w:rsidRPr="009417D5">
        <w:rPr>
          <w:rFonts w:ascii="Times New Roman" w:hAnsi="Times New Roman" w:cs="Times New Roman"/>
          <w:sz w:val="24"/>
          <w:szCs w:val="24"/>
        </w:rPr>
        <w:br/>
        <w:t>and we are glad to present you our program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خير بداية القرآن الكريم مع أخينا</w:t>
      </w:r>
      <w:r w:rsidRPr="009417D5">
        <w:rPr>
          <w:rFonts w:ascii="Times New Roman" w:hAnsi="Times New Roman" w:cs="Times New Roman"/>
          <w:sz w:val="24"/>
          <w:szCs w:val="24"/>
        </w:rPr>
        <w:t xml:space="preserve"> /...........</w:t>
      </w:r>
      <w:r w:rsidRPr="009417D5">
        <w:rPr>
          <w:rFonts w:ascii="Times New Roman" w:hAnsi="Times New Roman" w:cs="Times New Roman"/>
          <w:sz w:val="24"/>
          <w:szCs w:val="24"/>
        </w:rPr>
        <w:br/>
        <w:t>The best start is with The Holy Quran recited by our brother ……………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والآن نستمع إلى الحديث الشريف مع أخينا</w:t>
      </w:r>
      <w:r w:rsidRPr="009417D5">
        <w:rPr>
          <w:rFonts w:ascii="Times New Roman" w:hAnsi="Times New Roman" w:cs="Times New Roman"/>
          <w:sz w:val="24"/>
          <w:szCs w:val="24"/>
        </w:rPr>
        <w:t>/....................</w:t>
      </w:r>
      <w:r w:rsidRPr="009417D5">
        <w:rPr>
          <w:rFonts w:ascii="Times New Roman" w:hAnsi="Times New Roman" w:cs="Times New Roman"/>
          <w:sz w:val="24"/>
          <w:szCs w:val="24"/>
        </w:rPr>
        <w:br/>
        <w:t>Now we are listening to the Holy Hadith with our brother ……………….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حكمة اليوم مع أخينا</w:t>
      </w:r>
      <w:r w:rsidRPr="009417D5">
        <w:rPr>
          <w:rFonts w:ascii="Times New Roman" w:hAnsi="Times New Roman" w:cs="Times New Roman"/>
          <w:sz w:val="24"/>
          <w:szCs w:val="24"/>
        </w:rPr>
        <w:t>/...................</w:t>
      </w:r>
      <w:r w:rsidRPr="009417D5">
        <w:rPr>
          <w:rFonts w:ascii="Times New Roman" w:hAnsi="Times New Roman" w:cs="Times New Roman"/>
          <w:sz w:val="24"/>
          <w:szCs w:val="24"/>
        </w:rPr>
        <w:br/>
        <w:t>Today proverb with our brother …………………..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الآن نستمع إلى كلمة اليوم مع أخينا</w:t>
      </w:r>
      <w:r w:rsidRPr="009417D5">
        <w:rPr>
          <w:rFonts w:ascii="Times New Roman" w:hAnsi="Times New Roman" w:cs="Times New Roman"/>
          <w:sz w:val="24"/>
          <w:szCs w:val="24"/>
        </w:rPr>
        <w:t>/.............................</w:t>
      </w:r>
      <w:r w:rsidRPr="009417D5">
        <w:rPr>
          <w:rFonts w:ascii="Times New Roman" w:hAnsi="Times New Roman" w:cs="Times New Roman"/>
          <w:sz w:val="24"/>
          <w:szCs w:val="24"/>
        </w:rPr>
        <w:br/>
        <w:t>Now we are listening to today word with our brother……………..…………….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وأخيرا نشكركم على استماعكم </w:t>
      </w:r>
      <w:r w:rsidRPr="009417D5">
        <w:rPr>
          <w:rFonts w:ascii="Times New Roman" w:hAnsi="Times New Roman" w:cs="Times New Roman"/>
          <w:sz w:val="24"/>
          <w:szCs w:val="24"/>
        </w:rPr>
        <w:br/>
        <w:t>Finally, thank you for listening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وهذا أخوكم</w:t>
      </w:r>
      <w:r w:rsidRPr="009417D5">
        <w:rPr>
          <w:rFonts w:ascii="Times New Roman" w:hAnsi="Times New Roman" w:cs="Times New Roman"/>
          <w:sz w:val="24"/>
          <w:szCs w:val="24"/>
        </w:rPr>
        <w:t xml:space="preserve">/( .................................................. ..........................) </w:t>
      </w:r>
      <w:r w:rsidRPr="009417D5">
        <w:rPr>
          <w:rFonts w:ascii="Times New Roman" w:hAnsi="Times New Roman" w:cs="Times New Roman"/>
          <w:sz w:val="24"/>
          <w:szCs w:val="24"/>
          <w:rtl/>
        </w:rPr>
        <w:t>يتمنى لكم يوما سعيدا</w:t>
      </w:r>
      <w:r w:rsidRPr="009417D5">
        <w:rPr>
          <w:rFonts w:ascii="Times New Roman" w:hAnsi="Times New Roman" w:cs="Times New Roman"/>
          <w:sz w:val="24"/>
          <w:szCs w:val="24"/>
        </w:rPr>
        <w:br/>
        <w:t>your brother ,( ………………………………..………..) wishes you a nice day</w:t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 ِ</w:t>
      </w:r>
      <w:r w:rsidRPr="009417D5">
        <w:rPr>
          <w:rFonts w:ascii="Times New Roman" w:hAnsi="Times New Roman" w:cs="Times New Roman"/>
          <w:sz w:val="24"/>
          <w:szCs w:val="24"/>
        </w:rPr>
        <w:t xml:space="preserve">And this is 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الى اللقاء في الأسبوع القادم</w:t>
      </w:r>
      <w:r w:rsidRPr="009417D5">
        <w:rPr>
          <w:rFonts w:ascii="Times New Roman" w:hAnsi="Times New Roman" w:cs="Times New Roman"/>
          <w:sz w:val="24"/>
          <w:szCs w:val="24"/>
        </w:rPr>
        <w:br/>
        <w:t>See you next week, and goodbye.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الأسبوع الأول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Merciful.</w:t>
      </w:r>
      <w:r w:rsidRPr="009417D5">
        <w:rPr>
          <w:rFonts w:ascii="Times New Roman" w:hAnsi="Times New Roman" w:cs="Times New Roman"/>
          <w:sz w:val="24"/>
          <w:szCs w:val="24"/>
        </w:rPr>
        <w:br/>
        <w:t>What are they asking about. About the great news. About which they are in disagreement.</w:t>
      </w:r>
      <w:r w:rsidRPr="009417D5">
        <w:rPr>
          <w:rFonts w:ascii="Times New Roman" w:hAnsi="Times New Roman" w:cs="Times New Roman"/>
          <w:sz w:val="24"/>
          <w:szCs w:val="24"/>
        </w:rPr>
        <w:br/>
        <w:t>Nay ' they will come to Know. Nay 'again they will come to Know.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2-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الله عليه وسلم</w:t>
      </w:r>
      <w:r w:rsidRPr="009417D5">
        <w:rPr>
          <w:rFonts w:ascii="Times New Roman" w:hAnsi="Times New Roman" w:cs="Times New Roman"/>
          <w:sz w:val="24"/>
          <w:szCs w:val="24"/>
        </w:rPr>
        <w:br/>
        <w:t>(</w:t>
      </w:r>
      <w:r w:rsidRPr="009417D5">
        <w:rPr>
          <w:rFonts w:ascii="Times New Roman" w:hAnsi="Times New Roman" w:cs="Times New Roman"/>
          <w:sz w:val="24"/>
          <w:szCs w:val="24"/>
          <w:rtl/>
        </w:rPr>
        <w:t>أكثر ما يدخل الله الجنة تقوى الله وحسن الخلق</w:t>
      </w:r>
      <w:r w:rsidRPr="009417D5">
        <w:rPr>
          <w:rFonts w:ascii="Times New Roman" w:hAnsi="Times New Roman" w:cs="Times New Roman"/>
          <w:sz w:val="24"/>
          <w:szCs w:val="24"/>
        </w:rPr>
        <w:t>)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>The thing which will make the majority people enter the Paradise is piety and good manners.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ما يأتي بسهولة يذهب بسهولة</w:t>
      </w:r>
      <w:r w:rsidRPr="009417D5">
        <w:rPr>
          <w:rFonts w:ascii="Times New Roman" w:hAnsi="Times New Roman" w:cs="Times New Roman"/>
          <w:sz w:val="24"/>
          <w:szCs w:val="24"/>
        </w:rPr>
        <w:br/>
        <w:t>Easy come, easy go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نحن في الفصل لأننا ندرس</w:t>
      </w:r>
      <w:r w:rsidRPr="009417D5">
        <w:rPr>
          <w:rFonts w:ascii="Times New Roman" w:hAnsi="Times New Roman" w:cs="Times New Roman"/>
          <w:sz w:val="24"/>
          <w:szCs w:val="24"/>
        </w:rPr>
        <w:br/>
        <w:t>We are in the classroom ,because we are studying.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في المكتبة لأنني أقرأ</w:t>
      </w:r>
      <w:r w:rsidRPr="009417D5">
        <w:rPr>
          <w:rFonts w:ascii="Times New Roman" w:hAnsi="Times New Roman" w:cs="Times New Roman"/>
          <w:sz w:val="24"/>
          <w:szCs w:val="24"/>
        </w:rPr>
        <w:br/>
        <w:t>Iam in the library, because Iam reading.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هو في المسجد لأنه يصلي</w:t>
      </w:r>
      <w:r w:rsidRPr="009417D5">
        <w:rPr>
          <w:rFonts w:ascii="Times New Roman" w:hAnsi="Times New Roman" w:cs="Times New Roman"/>
          <w:sz w:val="24"/>
          <w:szCs w:val="24"/>
        </w:rPr>
        <w:br/>
        <w:t>He is in the mosque, because he is praying.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هي في المطبخ لأنها تطبخ</w:t>
      </w:r>
      <w:r w:rsidRPr="009417D5">
        <w:rPr>
          <w:rFonts w:ascii="Times New Roman" w:hAnsi="Times New Roman" w:cs="Times New Roman"/>
          <w:sz w:val="24"/>
          <w:szCs w:val="24"/>
        </w:rPr>
        <w:br/>
        <w:t>She is in the kitchen, because she is cooking.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إنهم في الملعب لأنهم يلعبون كرة القدم</w:t>
      </w:r>
      <w:r w:rsidRPr="009417D5">
        <w:rPr>
          <w:rFonts w:ascii="Times New Roman" w:hAnsi="Times New Roman" w:cs="Times New Roman"/>
          <w:sz w:val="24"/>
          <w:szCs w:val="24"/>
        </w:rPr>
        <w:br/>
        <w:t>They are in the playground , because they are playing.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في غرفة الجلوس لأنني أشاهد التلفاز</w:t>
      </w:r>
      <w:r w:rsidRPr="009417D5">
        <w:rPr>
          <w:rFonts w:ascii="Times New Roman" w:hAnsi="Times New Roman" w:cs="Times New Roman"/>
          <w:sz w:val="24"/>
          <w:szCs w:val="24"/>
        </w:rPr>
        <w:br/>
        <w:t>Iam in the living room, because Iam watching television.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هو في دورة المياه لأنه يستحم</w:t>
      </w:r>
      <w:r w:rsidRPr="009417D5">
        <w:rPr>
          <w:rFonts w:ascii="Times New Roman" w:hAnsi="Times New Roman" w:cs="Times New Roman"/>
          <w:sz w:val="24"/>
          <w:szCs w:val="24"/>
        </w:rPr>
        <w:br/>
        <w:t>He is in the bathroom ,because he is showering.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الأسبوع الثاني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  <w:t>The Gracious has taught the Quran . He created man. He taught him eloquent speech.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عليه وسلم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"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المرء على دين خليله فلينظر أحدكم من يخالل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"</w:t>
      </w:r>
      <w:r w:rsidRPr="009417D5">
        <w:rPr>
          <w:rFonts w:ascii="Times New Roman" w:hAnsi="Times New Roman" w:cs="Times New Roman"/>
          <w:sz w:val="24"/>
          <w:szCs w:val="24"/>
        </w:rPr>
        <w:br/>
        <w:t>A man adopts a way of life according to that of his friend ,so one should be careful about whom he chooses to be friends with"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الصديق وقت الضيق</w:t>
      </w:r>
      <w:r w:rsidRPr="009417D5">
        <w:rPr>
          <w:rFonts w:ascii="Times New Roman" w:hAnsi="Times New Roman" w:cs="Times New Roman"/>
          <w:sz w:val="24"/>
          <w:szCs w:val="24"/>
        </w:rPr>
        <w:br/>
        <w:t>A friend in need is a friend indeed.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في بيتي كثير من الأشياء</w:t>
      </w:r>
      <w:r w:rsidRPr="009417D5">
        <w:rPr>
          <w:rFonts w:ascii="Times New Roman" w:hAnsi="Times New Roman" w:cs="Times New Roman"/>
          <w:sz w:val="24"/>
          <w:szCs w:val="24"/>
        </w:rPr>
        <w:br/>
        <w:t>In my house, there are a lot of things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كنب كبير في المجلس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sofa in the living room.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دش في دورة المياه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shower in the bathroom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ثلاجة في المطبخ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refrigerator in the kitchen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سرير في غرفة النوم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bed in the bedroom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بجانب بيتي يوجد حديقة </w:t>
      </w:r>
      <w:r w:rsidRPr="009417D5">
        <w:rPr>
          <w:rFonts w:ascii="Times New Roman" w:hAnsi="Times New Roman" w:cs="Times New Roman"/>
          <w:sz w:val="24"/>
          <w:szCs w:val="24"/>
        </w:rPr>
        <w:br/>
        <w:t>Next to my house, there is a garden.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الأسبوع الثالث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  <w:t>Then as for him who will be given his record in his right hand.</w:t>
      </w:r>
      <w:r w:rsidRPr="009417D5">
        <w:rPr>
          <w:rFonts w:ascii="Times New Roman" w:hAnsi="Times New Roman" w:cs="Times New Roman"/>
          <w:sz w:val="24"/>
          <w:szCs w:val="24"/>
        </w:rPr>
        <w:br/>
        <w:t>He surely will receive in easy reckoning .And he will return to his family in joy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2-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قال رسول الله صلى الله عليه وسلم 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أحب الرجل أخاه فليخبره أنه أحبه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>If a person loves his brother ,he should inform him of his fact.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3-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العقل السليم في الجسم السليم </w:t>
      </w:r>
      <w:r w:rsidRPr="009417D5">
        <w:rPr>
          <w:rFonts w:ascii="Times New Roman" w:hAnsi="Times New Roman" w:cs="Times New Roman"/>
          <w:sz w:val="24"/>
          <w:szCs w:val="24"/>
        </w:rPr>
        <w:br/>
        <w:t>A sound mind is in a sound body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4-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أسماء معلمي الصف الأول المتوسط</w:t>
      </w:r>
      <w:r w:rsidRPr="009417D5">
        <w:rPr>
          <w:rFonts w:ascii="Times New Roman" w:hAnsi="Times New Roman" w:cs="Times New Roman"/>
          <w:sz w:val="24"/>
          <w:szCs w:val="24"/>
        </w:rPr>
        <w:br/>
        <w:t>Names of the teachers of the First Grade Intermediate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مدير المدرسة الأستاذ/ عبدالرحمن بن موسى</w:t>
      </w:r>
      <w:r w:rsidRPr="009417D5">
        <w:rPr>
          <w:rFonts w:ascii="Times New Roman" w:hAnsi="Times New Roman" w:cs="Times New Roman"/>
          <w:sz w:val="24"/>
          <w:szCs w:val="24"/>
        </w:rPr>
        <w:br/>
        <w:t>Abdurhaman Mosa is the School Principle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وكيل المدرسة الأستاذ/ ذياب الدرمحي</w:t>
      </w:r>
      <w:r w:rsidRPr="009417D5">
        <w:rPr>
          <w:rFonts w:ascii="Times New Roman" w:hAnsi="Times New Roman" w:cs="Times New Roman"/>
          <w:sz w:val="24"/>
          <w:szCs w:val="24"/>
        </w:rPr>
        <w:br/>
        <w:t>Thaiyab is the vice-principle.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الدين الأستاذ/ سالم بن ضيف الله</w:t>
      </w:r>
      <w:r w:rsidRPr="009417D5">
        <w:rPr>
          <w:rFonts w:ascii="Times New Roman" w:hAnsi="Times New Roman" w:cs="Times New Roman"/>
          <w:sz w:val="24"/>
          <w:szCs w:val="24"/>
        </w:rPr>
        <w:br/>
        <w:t>Salim is the Religion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اللغة العربية الأستاذ/ جمعان بن أحمد</w:t>
      </w:r>
      <w:r w:rsidRPr="009417D5">
        <w:rPr>
          <w:rFonts w:ascii="Times New Roman" w:hAnsi="Times New Roman" w:cs="Times New Roman"/>
          <w:sz w:val="24"/>
          <w:szCs w:val="24"/>
        </w:rPr>
        <w:br/>
        <w:t>Juma'an is the Arabic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التاريخ الأستاذ/ فيصل بن عبدالله</w:t>
      </w:r>
      <w:r w:rsidRPr="009417D5">
        <w:rPr>
          <w:rFonts w:ascii="Times New Roman" w:hAnsi="Times New Roman" w:cs="Times New Roman"/>
          <w:sz w:val="24"/>
          <w:szCs w:val="24"/>
        </w:rPr>
        <w:br/>
        <w:t>Faisal is the History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الجغرافيا الأستاذ/ عبدالله بن سليم</w:t>
      </w:r>
      <w:r w:rsidRPr="009417D5">
        <w:rPr>
          <w:rFonts w:ascii="Times New Roman" w:hAnsi="Times New Roman" w:cs="Times New Roman"/>
          <w:sz w:val="24"/>
          <w:szCs w:val="24"/>
        </w:rPr>
        <w:br/>
        <w:t>Abdullah is the Geography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العلوم الأستاذ/ محمد بن صالح</w:t>
      </w:r>
      <w:r w:rsidRPr="009417D5">
        <w:rPr>
          <w:rFonts w:ascii="Times New Roman" w:hAnsi="Times New Roman" w:cs="Times New Roman"/>
          <w:sz w:val="24"/>
          <w:szCs w:val="24"/>
        </w:rPr>
        <w:br/>
        <w:t>Muhammad is the Science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الرياضيات الأستاذ/ أشرف</w:t>
      </w:r>
      <w:r w:rsidRPr="009417D5">
        <w:rPr>
          <w:rFonts w:ascii="Times New Roman" w:hAnsi="Times New Roman" w:cs="Times New Roman"/>
          <w:sz w:val="24"/>
          <w:szCs w:val="24"/>
        </w:rPr>
        <w:br/>
        <w:t>Ashraf is the Math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اللغة الانجليزية الأستاذ/ علي بن خرمان</w:t>
      </w:r>
      <w:r w:rsidRPr="009417D5">
        <w:rPr>
          <w:rFonts w:ascii="Times New Roman" w:hAnsi="Times New Roman" w:cs="Times New Roman"/>
          <w:sz w:val="24"/>
          <w:szCs w:val="24"/>
        </w:rPr>
        <w:br/>
        <w:t>Ali is the English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التربية الفنية الأستاذ/خالد بن علي</w:t>
      </w:r>
      <w:r w:rsidRPr="009417D5">
        <w:rPr>
          <w:rFonts w:ascii="Times New Roman" w:hAnsi="Times New Roman" w:cs="Times New Roman"/>
          <w:sz w:val="24"/>
          <w:szCs w:val="24"/>
        </w:rPr>
        <w:br/>
        <w:t>Khalid is the Art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معلم التربية البدنية الأستاذ/ علي العناصي</w:t>
      </w:r>
      <w:r w:rsidRPr="009417D5">
        <w:rPr>
          <w:rFonts w:ascii="Times New Roman" w:hAnsi="Times New Roman" w:cs="Times New Roman"/>
          <w:sz w:val="24"/>
          <w:szCs w:val="24"/>
        </w:rPr>
        <w:br/>
        <w:t>Ali Al-Ana</w:t>
      </w:r>
      <w:r>
        <w:rPr>
          <w:rFonts w:ascii="Times New Roman" w:hAnsi="Times New Roman" w:cs="Times New Roman"/>
          <w:sz w:val="24"/>
          <w:szCs w:val="24"/>
        </w:rPr>
        <w:t>si is the Sport Teacher.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B55F71" w:rsidRPr="009417D5" w:rsidRDefault="00B55F71" w:rsidP="00405EF4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7D5">
        <w:rPr>
          <w:rFonts w:ascii="Times New Roman" w:hAnsi="Times New Roman" w:cs="Times New Roman"/>
          <w:sz w:val="24"/>
          <w:szCs w:val="24"/>
          <w:rtl/>
        </w:rPr>
        <w:t>الأسبوع الرابع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  <w:t>As to the Righteous, they shall be amidst shades and springs.</w:t>
      </w:r>
      <w:r w:rsidRPr="009417D5">
        <w:rPr>
          <w:rFonts w:ascii="Times New Roman" w:hAnsi="Times New Roman" w:cs="Times New Roman"/>
          <w:sz w:val="24"/>
          <w:szCs w:val="24"/>
        </w:rPr>
        <w:br/>
        <w:t>And fruits such as they desire.</w:t>
      </w:r>
      <w:r w:rsidRPr="009417D5">
        <w:rPr>
          <w:rFonts w:ascii="Times New Roman" w:hAnsi="Times New Roman" w:cs="Times New Roman"/>
          <w:sz w:val="24"/>
          <w:szCs w:val="24"/>
        </w:rPr>
        <w:br/>
        <w:t>Eat and drink comfortably for that which you used to do.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2-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الله عليه وسلم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  <w:t>"</w:t>
      </w:r>
      <w:r w:rsidRPr="009417D5">
        <w:rPr>
          <w:rFonts w:ascii="Times New Roman" w:hAnsi="Times New Roman" w:cs="Times New Roman"/>
          <w:sz w:val="24"/>
          <w:szCs w:val="24"/>
          <w:rtl/>
        </w:rPr>
        <w:t>يدخل فقراء المسلمين الجنة قبل الأغنياء بخمسمائة عام</w:t>
      </w:r>
      <w:r w:rsidRPr="009417D5">
        <w:rPr>
          <w:rFonts w:ascii="Times New Roman" w:hAnsi="Times New Roman" w:cs="Times New Roman"/>
          <w:sz w:val="24"/>
          <w:szCs w:val="24"/>
        </w:rPr>
        <w:t>"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The poor Muslims will enter Paradise five hundred years </w:t>
      </w:r>
      <w:r w:rsidRPr="009417D5">
        <w:rPr>
          <w:rFonts w:ascii="Times New Roman" w:hAnsi="Times New Roman" w:cs="Times New Roman"/>
          <w:sz w:val="24"/>
          <w:szCs w:val="24"/>
        </w:rPr>
        <w:br/>
        <w:t>earlier than the rich.</w:t>
      </w:r>
      <w:r w:rsidRPr="009417D5">
        <w:rPr>
          <w:rFonts w:ascii="Times New Roman" w:hAnsi="Times New Roman" w:cs="Times New Roman"/>
          <w:sz w:val="24"/>
          <w:szCs w:val="24"/>
        </w:rPr>
        <w:br/>
        <w:t>3-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خاطب الناس على قدر عقولهم</w:t>
      </w:r>
      <w:r w:rsidRPr="009417D5">
        <w:rPr>
          <w:rFonts w:ascii="Times New Roman" w:hAnsi="Times New Roman" w:cs="Times New Roman"/>
          <w:sz w:val="24"/>
          <w:szCs w:val="24"/>
        </w:rPr>
        <w:br/>
        <w:t>Address people in the language they can understand.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4-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في بيتنا كثير من الغرف</w:t>
      </w:r>
      <w:r w:rsidRPr="009417D5">
        <w:rPr>
          <w:rFonts w:ascii="Times New Roman" w:hAnsi="Times New Roman" w:cs="Times New Roman"/>
          <w:sz w:val="24"/>
          <w:szCs w:val="24"/>
        </w:rPr>
        <w:br/>
        <w:t>There are a lot of rooms in our house.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توجد مجالس في الدور الأرضي</w:t>
      </w:r>
      <w:r w:rsidRPr="009417D5">
        <w:rPr>
          <w:rFonts w:ascii="Times New Roman" w:hAnsi="Times New Roman" w:cs="Times New Roman"/>
          <w:sz w:val="24"/>
          <w:szCs w:val="24"/>
        </w:rPr>
        <w:br/>
        <w:t>There are living-room downstairs.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توجد دورات مياه</w:t>
      </w:r>
      <w:r w:rsidRPr="009417D5">
        <w:rPr>
          <w:rFonts w:ascii="Times New Roman" w:hAnsi="Times New Roman" w:cs="Times New Roman"/>
          <w:sz w:val="24"/>
          <w:szCs w:val="24"/>
        </w:rPr>
        <w:br/>
        <w:t>There are bathrooms 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مطبخ في الدور الأرضي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kitchen downstairs.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3 غرف نوم في الطابق الأعلى</w:t>
      </w:r>
      <w:r w:rsidRPr="009417D5">
        <w:rPr>
          <w:rFonts w:ascii="Times New Roman" w:hAnsi="Times New Roman" w:cs="Times New Roman"/>
          <w:sz w:val="24"/>
          <w:szCs w:val="24"/>
        </w:rPr>
        <w:br/>
        <w:t>There are 3 bedrooms upstairs.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كما يوجد موقف لسيارة والدي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garage for my father's car.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ويوجد حديقة بالقرب من بيتنا</w:t>
      </w:r>
      <w:r w:rsidRPr="009417D5">
        <w:rPr>
          <w:rFonts w:ascii="Times New Roman" w:hAnsi="Times New Roman" w:cs="Times New Roman"/>
          <w:sz w:val="24"/>
          <w:szCs w:val="24"/>
        </w:rPr>
        <w:br/>
        <w:t>There is a garden near our house.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يوجد بها كثير من الورود</w:t>
      </w:r>
      <w:r w:rsidRPr="009417D5">
        <w:rPr>
          <w:rFonts w:ascii="Times New Roman" w:hAnsi="Times New Roman" w:cs="Times New Roman"/>
          <w:sz w:val="24"/>
          <w:szCs w:val="24"/>
        </w:rPr>
        <w:br/>
        <w:t>It has a lot of flowers.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بيتنا نظيف ومرتب</w:t>
      </w:r>
      <w:r w:rsidRPr="009417D5">
        <w:rPr>
          <w:rFonts w:ascii="Times New Roman" w:hAnsi="Times New Roman" w:cs="Times New Roman"/>
          <w:sz w:val="24"/>
          <w:szCs w:val="24"/>
        </w:rPr>
        <w:br/>
        <w:t>Our house is clean and tidy.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الأسبوع الخامس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  <w:t>they are made? Do they not look at the Camels, how</w:t>
      </w:r>
      <w:r w:rsidRPr="009417D5">
        <w:rPr>
          <w:rFonts w:ascii="Times New Roman" w:hAnsi="Times New Roman" w:cs="Times New Roman"/>
          <w:sz w:val="24"/>
          <w:szCs w:val="24"/>
        </w:rPr>
        <w:br/>
        <w:t>And at the Sky, how it is raised high?</w:t>
      </w:r>
      <w:r w:rsidRPr="009417D5">
        <w:rPr>
          <w:rFonts w:ascii="Times New Roman" w:hAnsi="Times New Roman" w:cs="Times New Roman"/>
          <w:sz w:val="24"/>
          <w:szCs w:val="24"/>
        </w:rPr>
        <w:br/>
        <w:t>And at the Mountains, how they are fixed firm? And at the Earth, how it is spread out?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2-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الله عليه وسلم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إن من خياركم أحسن أخلاقا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>The best of you are those who have the best manners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الأعمال أعلى صوتاً من الأقوال 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louder than words speak Action </w:t>
      </w:r>
      <w:r w:rsidRPr="009417D5">
        <w:rPr>
          <w:rFonts w:ascii="Times New Roman" w:hAnsi="Times New Roman" w:cs="Times New Roman"/>
          <w:sz w:val="24"/>
          <w:szCs w:val="24"/>
        </w:rPr>
        <w:br/>
        <w:t>-----------------------------------------------------------------------------------------------------------------------------------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أسمي</w:t>
      </w:r>
      <w:r w:rsidRPr="009417D5">
        <w:rPr>
          <w:rFonts w:ascii="Times New Roman" w:hAnsi="Times New Roman" w:cs="Times New Roman"/>
          <w:sz w:val="24"/>
          <w:szCs w:val="24"/>
        </w:rPr>
        <w:t xml:space="preserve"> /.................................................. .....................................</w:t>
      </w:r>
      <w:r w:rsidRPr="009417D5">
        <w:rPr>
          <w:rFonts w:ascii="Times New Roman" w:hAnsi="Times New Roman" w:cs="Times New Roman"/>
          <w:sz w:val="24"/>
          <w:szCs w:val="24"/>
        </w:rPr>
        <w:br/>
        <w:t>My name is ………………………………………..………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عمري/ 13 سنة</w:t>
      </w:r>
      <w:r w:rsidRPr="009417D5">
        <w:rPr>
          <w:rFonts w:ascii="Times New Roman" w:hAnsi="Times New Roman" w:cs="Times New Roman"/>
          <w:sz w:val="24"/>
          <w:szCs w:val="24"/>
        </w:rPr>
        <w:br/>
        <w:t>Iam 13 years old.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أدرس في متوسطة الجوفاء</w:t>
      </w:r>
      <w:r w:rsidRPr="009417D5">
        <w:rPr>
          <w:rFonts w:ascii="Times New Roman" w:hAnsi="Times New Roman" w:cs="Times New Roman"/>
          <w:sz w:val="24"/>
          <w:szCs w:val="24"/>
        </w:rPr>
        <w:br/>
        <w:t>I study at Al-Jofa' Intermediate School.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طالب بالصف الأول المتوسط</w:t>
      </w:r>
      <w:r w:rsidRPr="009417D5">
        <w:rPr>
          <w:rFonts w:ascii="Times New Roman" w:hAnsi="Times New Roman" w:cs="Times New Roman"/>
          <w:sz w:val="24"/>
          <w:szCs w:val="24"/>
        </w:rPr>
        <w:br/>
        <w:t>Iam a pupil in the first Intermediate Grade.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أحب مدرستي </w:t>
      </w:r>
      <w:r w:rsidRPr="009417D5">
        <w:rPr>
          <w:rFonts w:ascii="Times New Roman" w:hAnsi="Times New Roman" w:cs="Times New Roman"/>
          <w:sz w:val="24"/>
          <w:szCs w:val="24"/>
        </w:rPr>
        <w:br/>
        <w:t>I like my school.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واحترم معلمي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I respect my teachers 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من المملكة العربية السعودية</w:t>
      </w:r>
      <w:r w:rsidRPr="009417D5">
        <w:rPr>
          <w:rFonts w:ascii="Times New Roman" w:hAnsi="Times New Roman" w:cs="Times New Roman"/>
          <w:sz w:val="24"/>
          <w:szCs w:val="24"/>
        </w:rPr>
        <w:br/>
        <w:t>Iam from Saudi Arabia.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من مدينة الباحة</w:t>
      </w:r>
      <w:r w:rsidRPr="009417D5">
        <w:rPr>
          <w:rFonts w:ascii="Times New Roman" w:hAnsi="Times New Roman" w:cs="Times New Roman"/>
          <w:sz w:val="24"/>
          <w:szCs w:val="24"/>
        </w:rPr>
        <w:br/>
        <w:t>Iam from Al-Baha City.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أتحدث العربية ولكني أحب اللغة الانجليزية</w:t>
      </w:r>
      <w:r w:rsidRPr="009417D5">
        <w:rPr>
          <w:rFonts w:ascii="Times New Roman" w:hAnsi="Times New Roman" w:cs="Times New Roman"/>
          <w:sz w:val="24"/>
          <w:szCs w:val="24"/>
        </w:rPr>
        <w:br/>
        <w:t>I speak Arabic, but I like the English Language 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أحب القراءة لأنها هوايتي</w:t>
      </w:r>
      <w:r w:rsidRPr="009417D5">
        <w:rPr>
          <w:rFonts w:ascii="Times New Roman" w:hAnsi="Times New Roman" w:cs="Times New Roman"/>
          <w:sz w:val="24"/>
          <w:szCs w:val="24"/>
        </w:rPr>
        <w:br/>
        <w:t>I like reading. It's my favorite hobby.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أنا أتمنى أن أصبح معلما للغة الانجليزية</w:t>
      </w:r>
      <w:r w:rsidRPr="009417D5">
        <w:rPr>
          <w:rFonts w:ascii="Times New Roman" w:hAnsi="Times New Roman" w:cs="Times New Roman"/>
          <w:sz w:val="24"/>
          <w:szCs w:val="24"/>
        </w:rPr>
        <w:br/>
        <w:t>I wish to be an English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الأسبوع السادس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  <w:t>So I swear by what you see And what you see not.</w:t>
      </w:r>
      <w:r w:rsidRPr="009417D5">
        <w:rPr>
          <w:rFonts w:ascii="Times New Roman" w:hAnsi="Times New Roman" w:cs="Times New Roman"/>
          <w:sz w:val="24"/>
          <w:szCs w:val="24"/>
        </w:rPr>
        <w:br/>
        <w:t>That this is verily the word of an honoured Messenger</w:t>
      </w:r>
      <w:r w:rsidRPr="009417D5">
        <w:rPr>
          <w:rFonts w:ascii="Times New Roman" w:hAnsi="Times New Roman" w:cs="Times New Roman"/>
          <w:sz w:val="24"/>
          <w:szCs w:val="24"/>
        </w:rPr>
        <w:br/>
        <w:t>It is not the word of a poet: little is that you believe.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2-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الله عليه وسلم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  <w:t>"</w:t>
      </w:r>
      <w:r w:rsidRPr="009417D5">
        <w:rPr>
          <w:rFonts w:ascii="Times New Roman" w:hAnsi="Times New Roman" w:cs="Times New Roman"/>
          <w:sz w:val="24"/>
          <w:szCs w:val="24"/>
          <w:rtl/>
        </w:rPr>
        <w:t>لا يؤمن أحدكم حتى يحب لأخيه ما يحب لنفسه</w:t>
      </w:r>
      <w:r w:rsidRPr="009417D5">
        <w:rPr>
          <w:rFonts w:ascii="Times New Roman" w:hAnsi="Times New Roman" w:cs="Times New Roman"/>
          <w:sz w:val="24"/>
          <w:szCs w:val="24"/>
        </w:rPr>
        <w:t>"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>None of you truly believes until he wishes for his brother what he wishes for himself.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الطيور على أشكالها تقع</w:t>
      </w:r>
      <w:r w:rsidRPr="009417D5">
        <w:rPr>
          <w:rFonts w:ascii="Times New Roman" w:hAnsi="Times New Roman" w:cs="Times New Roman"/>
          <w:sz w:val="24"/>
          <w:szCs w:val="24"/>
        </w:rPr>
        <w:br/>
        <w:t>Birds of feather flock together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عندنا عائلة لطيفة</w:t>
      </w:r>
      <w:r w:rsidRPr="009417D5">
        <w:rPr>
          <w:rFonts w:ascii="Times New Roman" w:hAnsi="Times New Roman" w:cs="Times New Roman"/>
          <w:sz w:val="24"/>
          <w:szCs w:val="24"/>
        </w:rPr>
        <w:br/>
        <w:t>We have a nice family.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جدي وجدتي ووالداي وأخواني وأخواتي</w:t>
      </w:r>
      <w:r w:rsidRPr="009417D5">
        <w:rPr>
          <w:rFonts w:ascii="Times New Roman" w:hAnsi="Times New Roman" w:cs="Times New Roman"/>
          <w:sz w:val="24"/>
          <w:szCs w:val="24"/>
        </w:rPr>
        <w:br/>
        <w:t>My grand father, grand mother ,parents ,brothers and sisters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عندنا(3) أطفال </w:t>
      </w:r>
      <w:r w:rsidRPr="009417D5">
        <w:rPr>
          <w:rFonts w:ascii="Times New Roman" w:hAnsi="Times New Roman" w:cs="Times New Roman"/>
          <w:sz w:val="24"/>
          <w:szCs w:val="24"/>
        </w:rPr>
        <w:br/>
        <w:t>We have 3 children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عندي أختين وثلاثة أخوة</w:t>
      </w:r>
      <w:r w:rsidRPr="009417D5">
        <w:rPr>
          <w:rFonts w:ascii="Times New Roman" w:hAnsi="Times New Roman" w:cs="Times New Roman"/>
          <w:sz w:val="24"/>
          <w:szCs w:val="24"/>
        </w:rPr>
        <w:br/>
        <w:t>I have 2 sisters , and 3 brothers.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عمر جدي ستون عاما</w:t>
      </w:r>
      <w:r w:rsidRPr="009417D5">
        <w:rPr>
          <w:rFonts w:ascii="Times New Roman" w:hAnsi="Times New Roman" w:cs="Times New Roman"/>
          <w:sz w:val="24"/>
          <w:szCs w:val="24"/>
        </w:rPr>
        <w:br/>
        <w:t>My grand father is 60 years.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والدي يعمل معلما في مدرسة</w:t>
      </w:r>
      <w:r w:rsidRPr="009417D5">
        <w:rPr>
          <w:rFonts w:ascii="Times New Roman" w:hAnsi="Times New Roman" w:cs="Times New Roman"/>
          <w:sz w:val="24"/>
          <w:szCs w:val="24"/>
        </w:rPr>
        <w:br/>
        <w:t>My father is a school teacher.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أخي أحمد يدرس في المدرسة المتوسطة</w:t>
      </w:r>
      <w:r w:rsidRPr="009417D5">
        <w:rPr>
          <w:rFonts w:ascii="Times New Roman" w:hAnsi="Times New Roman" w:cs="Times New Roman"/>
          <w:sz w:val="24"/>
          <w:szCs w:val="24"/>
        </w:rPr>
        <w:br/>
        <w:t>My brother Ahmad studies at the Intermediate School.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نحن نحب بعضنا بعضا</w:t>
      </w:r>
      <w:r w:rsidRPr="009417D5">
        <w:rPr>
          <w:rFonts w:ascii="Times New Roman" w:hAnsi="Times New Roman" w:cs="Times New Roman"/>
          <w:sz w:val="24"/>
          <w:szCs w:val="24"/>
        </w:rPr>
        <w:br/>
        <w:t>We love each others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ونحن الأبناء نساعد والدنا</w:t>
      </w:r>
      <w:r w:rsidRPr="009417D5">
        <w:rPr>
          <w:rFonts w:ascii="Times New Roman" w:hAnsi="Times New Roman" w:cs="Times New Roman"/>
          <w:sz w:val="24"/>
          <w:szCs w:val="24"/>
        </w:rPr>
        <w:br/>
        <w:t>We are the sons, we help our father.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والبنات يساعدن والدتنا في المطبخ</w:t>
      </w:r>
      <w:r w:rsidRPr="009417D5">
        <w:rPr>
          <w:rFonts w:ascii="Times New Roman" w:hAnsi="Times New Roman" w:cs="Times New Roman"/>
          <w:sz w:val="24"/>
          <w:szCs w:val="24"/>
        </w:rPr>
        <w:br/>
        <w:t>And the girls help our mother in the kitchen.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الأسبوع السابع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بسم الله الرحمن الرحيم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In the name of Allah the most Gracious the most Merciful</w:t>
      </w:r>
      <w:r w:rsidRPr="009417D5">
        <w:rPr>
          <w:rFonts w:ascii="Times New Roman" w:hAnsi="Times New Roman" w:cs="Times New Roman"/>
          <w:sz w:val="24"/>
          <w:szCs w:val="24"/>
        </w:rPr>
        <w:br/>
        <w:t>Nay, and by the Moon. And by the Night as it withdraws. And by the Dawn when it brightens. This is but one of the greatest signs.</w:t>
      </w:r>
      <w:r w:rsidRPr="009417D5">
        <w:rPr>
          <w:rFonts w:ascii="Times New Roman" w:hAnsi="Times New Roman" w:cs="Times New Roman"/>
          <w:sz w:val="24"/>
          <w:szCs w:val="24"/>
        </w:rPr>
        <w:br/>
        <w:t>A warning to mankind.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2-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الله عليه وسلم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  <w:t>"</w:t>
      </w:r>
      <w:r w:rsidRPr="009417D5">
        <w:rPr>
          <w:rFonts w:ascii="Times New Roman" w:hAnsi="Times New Roman" w:cs="Times New Roman"/>
          <w:sz w:val="24"/>
          <w:szCs w:val="24"/>
          <w:rtl/>
        </w:rPr>
        <w:t>إن الله لا ينظر إلى أجسامكم ولا إلى صوركم ، ولكن ينتظر إلى قلوبكم وأعمالكم</w:t>
      </w:r>
      <w:r w:rsidRPr="009417D5">
        <w:rPr>
          <w:rFonts w:ascii="Times New Roman" w:hAnsi="Times New Roman" w:cs="Times New Roman"/>
          <w:sz w:val="24"/>
          <w:szCs w:val="24"/>
        </w:rPr>
        <w:t>".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>"Allah does not judge according to your bodies and appearance , but He scans your hearts and looks into your deeds".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لا نتيجة بدون تعب</w:t>
      </w:r>
      <w:r w:rsidRPr="009417D5">
        <w:rPr>
          <w:rFonts w:ascii="Times New Roman" w:hAnsi="Times New Roman" w:cs="Times New Roman"/>
          <w:sz w:val="24"/>
          <w:szCs w:val="24"/>
        </w:rPr>
        <w:t xml:space="preserve"> !</w:t>
      </w:r>
      <w:r w:rsidRPr="009417D5">
        <w:rPr>
          <w:rFonts w:ascii="Times New Roman" w:hAnsi="Times New Roman" w:cs="Times New Roman"/>
          <w:sz w:val="24"/>
          <w:szCs w:val="24"/>
        </w:rPr>
        <w:br/>
        <w:t>No gains without pains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أسئلة يجب أن نتعلمها</w:t>
      </w:r>
      <w:r w:rsidRPr="009417D5">
        <w:rPr>
          <w:rFonts w:ascii="Times New Roman" w:hAnsi="Times New Roman" w:cs="Times New Roman"/>
          <w:sz w:val="24"/>
          <w:szCs w:val="24"/>
        </w:rPr>
        <w:br/>
        <w:t>Questions we must learn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الزمن قل</w:t>
      </w:r>
      <w:r w:rsidRPr="009417D5">
        <w:rPr>
          <w:rFonts w:ascii="Times New Roman" w:hAnsi="Times New Roman" w:cs="Times New Roman"/>
          <w:sz w:val="24"/>
          <w:szCs w:val="24"/>
        </w:rPr>
        <w:t>: What time?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السعر قل</w:t>
      </w:r>
      <w:r w:rsidRPr="009417D5">
        <w:rPr>
          <w:rFonts w:ascii="Times New Roman" w:hAnsi="Times New Roman" w:cs="Times New Roman"/>
          <w:sz w:val="24"/>
          <w:szCs w:val="24"/>
        </w:rPr>
        <w:t>: How much?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العدد 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 How many?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اللون 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 What colour?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عنــــــــدما تسأل عن السبب قل</w:t>
      </w:r>
      <w:r w:rsidRPr="009417D5">
        <w:rPr>
          <w:rFonts w:ascii="Times New Roman" w:hAnsi="Times New Roman" w:cs="Times New Roman"/>
          <w:sz w:val="24"/>
          <w:szCs w:val="24"/>
        </w:rPr>
        <w:t>: Why?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الوزن 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 How heavy?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الطول قل</w:t>
      </w:r>
      <w:r w:rsidRPr="009417D5">
        <w:rPr>
          <w:rFonts w:ascii="Times New Roman" w:hAnsi="Times New Roman" w:cs="Times New Roman"/>
          <w:sz w:val="24"/>
          <w:szCs w:val="24"/>
        </w:rPr>
        <w:t>: How tall?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عندما تسأل عن المسافة قل</w:t>
      </w:r>
      <w:r w:rsidRPr="009417D5">
        <w:rPr>
          <w:rFonts w:ascii="Times New Roman" w:hAnsi="Times New Roman" w:cs="Times New Roman"/>
          <w:sz w:val="24"/>
          <w:szCs w:val="24"/>
        </w:rPr>
        <w:t>: How long?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عنــــدما تسأل عن المكان 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 Where? 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عنــــدما تســــأل عن الوقت قل</w:t>
      </w:r>
      <w:r w:rsidRPr="009417D5">
        <w:rPr>
          <w:rFonts w:ascii="Times New Roman" w:hAnsi="Times New Roman" w:cs="Times New Roman"/>
          <w:sz w:val="24"/>
          <w:szCs w:val="24"/>
        </w:rPr>
        <w:t>: When?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الأسبوع الثامن </w:t>
      </w:r>
      <w:r w:rsidRPr="009417D5">
        <w:rPr>
          <w:rFonts w:ascii="Times New Roman" w:hAnsi="Times New Roman" w:cs="Times New Roman"/>
          <w:sz w:val="24"/>
          <w:szCs w:val="24"/>
        </w:rPr>
        <w:br/>
        <w:t>1-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القرآن الكريم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بسم الله الرحمن الرحيم 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Verily, for the Righteous, are Gardens of Delight, in the Presence of their </w:t>
      </w:r>
      <w:r w:rsidRPr="009417D5">
        <w:rPr>
          <w:rFonts w:ascii="Times New Roman" w:hAnsi="Times New Roman" w:cs="Times New Roman"/>
          <w:sz w:val="24"/>
          <w:szCs w:val="24"/>
        </w:rPr>
        <w:br/>
        <w:t>Lord. Shall We then treat the People of Faith like the People of Sin.</w:t>
      </w:r>
      <w:r w:rsidRPr="009417D5">
        <w:rPr>
          <w:rFonts w:ascii="Times New Roman" w:hAnsi="Times New Roman" w:cs="Times New Roman"/>
          <w:sz w:val="24"/>
          <w:szCs w:val="24"/>
        </w:rPr>
        <w:br/>
        <w:t>What is the matter with you? How judge you. Or have you a Book through which you learn?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2-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الحديث الشريف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قال رسول الله صلى الله عليه وسلم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  <w:t>"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الدنيا سجن المؤمن وجنة الكافر</w:t>
      </w:r>
      <w:r w:rsidRPr="009417D5">
        <w:rPr>
          <w:rFonts w:ascii="Times New Roman" w:hAnsi="Times New Roman" w:cs="Times New Roman"/>
          <w:sz w:val="24"/>
          <w:szCs w:val="24"/>
        </w:rPr>
        <w:t>"</w:t>
      </w:r>
      <w:r w:rsidRPr="009417D5">
        <w:rPr>
          <w:rFonts w:ascii="Times New Roman" w:hAnsi="Times New Roman" w:cs="Times New Roman"/>
          <w:sz w:val="24"/>
          <w:szCs w:val="24"/>
        </w:rPr>
        <w:br/>
        <w:t>The Prophet of Allah ( Peace and blessings of Allah be upon him) said:-</w:t>
      </w:r>
      <w:r w:rsidRPr="009417D5">
        <w:rPr>
          <w:rFonts w:ascii="Times New Roman" w:hAnsi="Times New Roman" w:cs="Times New Roman"/>
          <w:sz w:val="24"/>
          <w:szCs w:val="24"/>
        </w:rPr>
        <w:br/>
        <w:t>"The world is a prison of the believers ,and Paradise for the disbelievers."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الحكمة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من شبّ على شيء شاب عليه</w:t>
      </w:r>
      <w:r w:rsidRPr="009417D5">
        <w:rPr>
          <w:rFonts w:ascii="Times New Roman" w:hAnsi="Times New Roman" w:cs="Times New Roman"/>
          <w:sz w:val="24"/>
          <w:szCs w:val="24"/>
        </w:rPr>
        <w:br/>
        <w:t>Always has been, always will be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9417D5">
        <w:rPr>
          <w:rFonts w:ascii="Times New Roman" w:hAnsi="Times New Roman" w:cs="Times New Roman"/>
          <w:sz w:val="24"/>
          <w:szCs w:val="24"/>
          <w:rtl/>
        </w:rPr>
        <w:t>الكلمة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كيف تتواصل مع معلمك داخل الفصل؟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1-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تقرأ 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:Can I read teacher?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2-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تنسخ الدرس 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 Can I copy the lesson my teacher?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3-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تستعير فقل</w:t>
      </w:r>
      <w:r w:rsidRPr="009417D5">
        <w:rPr>
          <w:rFonts w:ascii="Times New Roman" w:hAnsi="Times New Roman" w:cs="Times New Roman"/>
          <w:sz w:val="24"/>
          <w:szCs w:val="24"/>
        </w:rPr>
        <w:t>:Can I borrow …?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4-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لم تفهم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:Sorry teacher , I don't understand.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5-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يعيد المعلم الشرح فقل</w:t>
      </w:r>
      <w:r w:rsidRPr="009417D5">
        <w:rPr>
          <w:rFonts w:ascii="Times New Roman" w:hAnsi="Times New Roman" w:cs="Times New Roman"/>
          <w:sz w:val="24"/>
          <w:szCs w:val="24"/>
        </w:rPr>
        <w:t>:Can you explain that again teacher?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6-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تجيب على السؤال فقل</w:t>
      </w:r>
      <w:r w:rsidRPr="009417D5">
        <w:rPr>
          <w:rFonts w:ascii="Times New Roman" w:hAnsi="Times New Roman" w:cs="Times New Roman"/>
          <w:sz w:val="24"/>
          <w:szCs w:val="24"/>
        </w:rPr>
        <w:t>:Can I answer the question teacher?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7-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نسيت شيئا ما فقل</w:t>
      </w:r>
      <w:r w:rsidRPr="009417D5">
        <w:rPr>
          <w:rFonts w:ascii="Times New Roman" w:hAnsi="Times New Roman" w:cs="Times New Roman"/>
          <w:sz w:val="24"/>
          <w:szCs w:val="24"/>
        </w:rPr>
        <w:t>:Sorry my teacher, I forgot……..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8-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تسأل سؤالا فقل</w:t>
      </w:r>
      <w:r w:rsidRPr="009417D5">
        <w:rPr>
          <w:rFonts w:ascii="Times New Roman" w:hAnsi="Times New Roman" w:cs="Times New Roman"/>
          <w:sz w:val="24"/>
          <w:szCs w:val="24"/>
        </w:rPr>
        <w:t>:Can I ask you a question teacher?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9-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تتأكد إن كان هناك واجبا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:Is there homework teacher?</w:t>
      </w:r>
      <w:r w:rsidRPr="009417D5">
        <w:rPr>
          <w:rFonts w:ascii="Times New Roman" w:hAnsi="Times New Roman" w:cs="Times New Roman"/>
          <w:sz w:val="24"/>
          <w:szCs w:val="24"/>
        </w:rPr>
        <w:br/>
        <w:t>10-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أتيت متأخرا إلى الفصل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 Sorry for late teacher. Can I enter the class?</w:t>
      </w:r>
      <w:r w:rsidRPr="009417D5">
        <w:rPr>
          <w:rFonts w:ascii="Times New Roman" w:hAnsi="Times New Roman" w:cs="Times New Roman"/>
          <w:sz w:val="24"/>
          <w:szCs w:val="24"/>
        </w:rPr>
        <w:br/>
        <w:t>11-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لم تستطع مشاهدة السبورة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:Sorry teacher , I can n't see the board?</w:t>
      </w:r>
      <w:r w:rsidRPr="009417D5">
        <w:rPr>
          <w:rFonts w:ascii="Times New Roman" w:hAnsi="Times New Roman" w:cs="Times New Roman"/>
          <w:sz w:val="24"/>
          <w:szCs w:val="24"/>
        </w:rPr>
        <w:br/>
        <w:t>12-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لم يكن عندك( قلم)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:Sorry teacher , I have n't got a pen.</w:t>
      </w:r>
      <w:r w:rsidRPr="009417D5">
        <w:rPr>
          <w:rFonts w:ascii="Times New Roman" w:hAnsi="Times New Roman" w:cs="Times New Roman"/>
          <w:sz w:val="24"/>
          <w:szCs w:val="24"/>
        </w:rPr>
        <w:br/>
        <w:t>13-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كنت مريضا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:I am sick teacher.</w:t>
      </w:r>
      <w:r w:rsidRPr="009417D5">
        <w:rPr>
          <w:rFonts w:ascii="Times New Roman" w:hAnsi="Times New Roman" w:cs="Times New Roman"/>
          <w:sz w:val="24"/>
          <w:szCs w:val="24"/>
        </w:rPr>
        <w:br/>
        <w:t xml:space="preserve">14- </w:t>
      </w:r>
      <w:r w:rsidRPr="009417D5">
        <w:rPr>
          <w:rFonts w:ascii="Times New Roman" w:hAnsi="Times New Roman" w:cs="Times New Roman"/>
          <w:sz w:val="24"/>
          <w:szCs w:val="24"/>
          <w:rtl/>
        </w:rPr>
        <w:t>إذا أردت أن تمسح السبورة فقل</w:t>
      </w:r>
      <w:r w:rsidRPr="009417D5">
        <w:rPr>
          <w:rFonts w:ascii="Times New Roman" w:hAnsi="Times New Roman" w:cs="Times New Roman"/>
          <w:sz w:val="24"/>
          <w:szCs w:val="24"/>
        </w:rPr>
        <w:t xml:space="preserve"> :Can I clean the board teacher?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 xml:space="preserve">يقول النشيد </w:t>
      </w:r>
      <w:r w:rsidRPr="009417D5">
        <w:rPr>
          <w:rFonts w:ascii="Times New Roman" w:hAnsi="Times New Roman" w:cs="Times New Roman"/>
          <w:sz w:val="24"/>
          <w:szCs w:val="24"/>
        </w:rPr>
        <w:t>:-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لا اله إلا الله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هل ترى القمر؟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هل ترى الشمس؟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هل ترى الطير؟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يطير في السماء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الله يسمعني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الله يراني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  <w:rtl/>
        </w:rPr>
        <w:t>أينما أكون هو معي</w:t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</w:r>
      <w:r w:rsidRPr="009417D5">
        <w:rPr>
          <w:rFonts w:ascii="Times New Roman" w:hAnsi="Times New Roman" w:cs="Times New Roman"/>
          <w:sz w:val="24"/>
          <w:szCs w:val="24"/>
        </w:rPr>
        <w:br/>
        <w:t>Allah is one</w:t>
      </w:r>
      <w:r w:rsidRPr="009417D5">
        <w:rPr>
          <w:rFonts w:ascii="Times New Roman" w:hAnsi="Times New Roman" w:cs="Times New Roman"/>
          <w:sz w:val="24"/>
          <w:szCs w:val="24"/>
        </w:rPr>
        <w:br/>
        <w:t>He is the only one</w:t>
      </w:r>
      <w:r w:rsidRPr="009417D5">
        <w:rPr>
          <w:rFonts w:ascii="Times New Roman" w:hAnsi="Times New Roman" w:cs="Times New Roman"/>
          <w:sz w:val="24"/>
          <w:szCs w:val="24"/>
        </w:rPr>
        <w:br/>
        <w:t>Allah is one</w:t>
      </w:r>
      <w:r w:rsidRPr="009417D5">
        <w:rPr>
          <w:rFonts w:ascii="Times New Roman" w:hAnsi="Times New Roman" w:cs="Times New Roman"/>
          <w:sz w:val="24"/>
          <w:szCs w:val="24"/>
        </w:rPr>
        <w:br/>
        <w:t>He is the only one</w:t>
      </w:r>
      <w:r w:rsidRPr="009417D5">
        <w:rPr>
          <w:rFonts w:ascii="Times New Roman" w:hAnsi="Times New Roman" w:cs="Times New Roman"/>
          <w:sz w:val="24"/>
          <w:szCs w:val="24"/>
        </w:rPr>
        <w:br/>
        <w:t>Can you see the moon?</w:t>
      </w:r>
      <w:r w:rsidRPr="009417D5">
        <w:rPr>
          <w:rFonts w:ascii="Times New Roman" w:hAnsi="Times New Roman" w:cs="Times New Roman"/>
          <w:sz w:val="24"/>
          <w:szCs w:val="24"/>
        </w:rPr>
        <w:br/>
        <w:t>Can you see the sun?</w:t>
      </w:r>
      <w:r w:rsidRPr="009417D5">
        <w:rPr>
          <w:rFonts w:ascii="Times New Roman" w:hAnsi="Times New Roman" w:cs="Times New Roman"/>
          <w:sz w:val="24"/>
          <w:szCs w:val="24"/>
        </w:rPr>
        <w:br/>
        <w:t>Allah is one</w:t>
      </w:r>
      <w:r w:rsidRPr="009417D5">
        <w:rPr>
          <w:rFonts w:ascii="Times New Roman" w:hAnsi="Times New Roman" w:cs="Times New Roman"/>
          <w:sz w:val="24"/>
          <w:szCs w:val="24"/>
        </w:rPr>
        <w:br/>
        <w:t>He is the only one</w:t>
      </w:r>
      <w:r w:rsidRPr="009417D5">
        <w:rPr>
          <w:rFonts w:ascii="Times New Roman" w:hAnsi="Times New Roman" w:cs="Times New Roman"/>
          <w:sz w:val="24"/>
          <w:szCs w:val="24"/>
        </w:rPr>
        <w:br/>
        <w:t>Can you see the bird?</w:t>
      </w:r>
      <w:r w:rsidRPr="009417D5">
        <w:rPr>
          <w:rFonts w:ascii="Times New Roman" w:hAnsi="Times New Roman" w:cs="Times New Roman"/>
          <w:sz w:val="24"/>
          <w:szCs w:val="24"/>
        </w:rPr>
        <w:br/>
        <w:t>Fly in the sky</w:t>
      </w:r>
      <w:r w:rsidRPr="009417D5">
        <w:rPr>
          <w:rFonts w:ascii="Times New Roman" w:hAnsi="Times New Roman" w:cs="Times New Roman"/>
          <w:sz w:val="24"/>
          <w:szCs w:val="24"/>
        </w:rPr>
        <w:br/>
        <w:t>Allah is one</w:t>
      </w:r>
      <w:r w:rsidRPr="009417D5">
        <w:rPr>
          <w:rFonts w:ascii="Times New Roman" w:hAnsi="Times New Roman" w:cs="Times New Roman"/>
          <w:sz w:val="24"/>
          <w:szCs w:val="24"/>
        </w:rPr>
        <w:br/>
        <w:t>He is the only one</w:t>
      </w:r>
      <w:r w:rsidRPr="009417D5">
        <w:rPr>
          <w:rFonts w:ascii="Times New Roman" w:hAnsi="Times New Roman" w:cs="Times New Roman"/>
          <w:sz w:val="24"/>
          <w:szCs w:val="24"/>
        </w:rPr>
        <w:br/>
        <w:t>Allah can hear me</w:t>
      </w:r>
      <w:r w:rsidRPr="009417D5">
        <w:rPr>
          <w:rFonts w:ascii="Times New Roman" w:hAnsi="Times New Roman" w:cs="Times New Roman"/>
          <w:sz w:val="24"/>
          <w:szCs w:val="24"/>
        </w:rPr>
        <w:br/>
        <w:t>He is with me</w:t>
      </w:r>
      <w:r w:rsidRPr="009417D5">
        <w:rPr>
          <w:rFonts w:ascii="Times New Roman" w:hAnsi="Times New Roman" w:cs="Times New Roman"/>
          <w:sz w:val="24"/>
          <w:szCs w:val="24"/>
        </w:rPr>
        <w:br/>
        <w:t>Allah is one</w:t>
      </w:r>
      <w:r w:rsidRPr="009417D5">
        <w:rPr>
          <w:rFonts w:ascii="Times New Roman" w:hAnsi="Times New Roman" w:cs="Times New Roman"/>
          <w:sz w:val="24"/>
          <w:szCs w:val="24"/>
        </w:rPr>
        <w:br/>
        <w:t>He is the only one</w:t>
      </w:r>
      <w:r w:rsidRPr="009417D5">
        <w:rPr>
          <w:rFonts w:ascii="Times New Roman" w:hAnsi="Times New Roman" w:cs="Times New Roman"/>
          <w:sz w:val="24"/>
          <w:szCs w:val="24"/>
        </w:rPr>
        <w:br/>
        <w:t>Allah can see me</w:t>
      </w:r>
      <w:r w:rsidRPr="009417D5">
        <w:rPr>
          <w:rFonts w:ascii="Times New Roman" w:hAnsi="Times New Roman" w:cs="Times New Roman"/>
          <w:sz w:val="24"/>
          <w:szCs w:val="24"/>
        </w:rPr>
        <w:br/>
        <w:t>He is with me</w:t>
      </w:r>
      <w:r w:rsidRPr="009417D5">
        <w:rPr>
          <w:rFonts w:ascii="Times New Roman" w:hAnsi="Times New Roman" w:cs="Times New Roman"/>
          <w:sz w:val="24"/>
          <w:szCs w:val="24"/>
        </w:rPr>
        <w:br/>
        <w:t>Where ever I am</w:t>
      </w:r>
      <w:r w:rsidRPr="009417D5">
        <w:rPr>
          <w:rFonts w:ascii="Times New Roman" w:hAnsi="Times New Roman" w:cs="Times New Roman"/>
          <w:sz w:val="24"/>
          <w:szCs w:val="24"/>
        </w:rPr>
        <w:br/>
        <w:t>Allah is one</w:t>
      </w:r>
      <w:r w:rsidRPr="009417D5">
        <w:rPr>
          <w:rFonts w:ascii="Times New Roman" w:hAnsi="Times New Roman" w:cs="Times New Roman"/>
          <w:sz w:val="24"/>
          <w:szCs w:val="24"/>
        </w:rPr>
        <w:br/>
        <w:t>He is the only one</w:t>
      </w:r>
    </w:p>
    <w:p w:rsidR="00B55F71" w:rsidRPr="009417D5" w:rsidRDefault="00B55F71" w:rsidP="009417D5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6F5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sectPr w:rsidR="00B55F71" w:rsidRPr="009417D5" w:rsidSect="003652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7D5"/>
    <w:rsid w:val="002124F9"/>
    <w:rsid w:val="003652A5"/>
    <w:rsid w:val="00405EF4"/>
    <w:rsid w:val="00533404"/>
    <w:rsid w:val="007A058E"/>
    <w:rsid w:val="009417D5"/>
    <w:rsid w:val="00B16D42"/>
    <w:rsid w:val="00B55F71"/>
    <w:rsid w:val="00CE1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D42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3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3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3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9</Pages>
  <Words>1715</Words>
  <Characters>9776</Characters>
  <Application>Microsoft Office Outlook</Application>
  <DocSecurity>0</DocSecurity>
  <Lines>0</Lines>
  <Paragraphs>0</Paragraphs>
  <ScaleCrop>false</ScaleCrop>
  <Company>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khaled</cp:lastModifiedBy>
  <cp:revision>5</cp:revision>
  <dcterms:created xsi:type="dcterms:W3CDTF">2007-11-11T14:00:00Z</dcterms:created>
  <dcterms:modified xsi:type="dcterms:W3CDTF">2008-01-03T08:09:00Z</dcterms:modified>
</cp:coreProperties>
</file>